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5003"/>
      </w:tblGrid>
      <w:tr w:rsidR="00270BF2" w:rsidRPr="00385E61" w14:paraId="378D2B06" w14:textId="77777777" w:rsidTr="1F9A0257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25A49FA4" w14:textId="77777777" w:rsidR="00270BF2" w:rsidRPr="00385E61" w:rsidRDefault="00270BF2" w:rsidP="005B53B3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270BF2" w:rsidRPr="00385E61" w14:paraId="387D3717" w14:textId="77777777" w:rsidTr="1F9A0257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DB853DB" w14:textId="77777777" w:rsidR="00270BF2" w:rsidRPr="00385E61" w:rsidRDefault="00270BF2" w:rsidP="00404800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 Title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375C7C2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T Level Foundation Course in Education and Early Years</w:t>
            </w:r>
          </w:p>
        </w:tc>
      </w:tr>
      <w:tr w:rsidR="00270BF2" w:rsidRPr="00385E61" w14:paraId="1DB4A794" w14:textId="77777777" w:rsidTr="1F9A0257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6B7507D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978ACD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O1: Plan learning activities to support children’s development</w:t>
            </w:r>
          </w:p>
        </w:tc>
      </w:tr>
      <w:tr w:rsidR="00270BF2" w:rsidRPr="00385E61" w14:paraId="44D5FEB1" w14:textId="77777777" w:rsidTr="1F9A0257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68D88B8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EC2DE45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270BF2" w:rsidRPr="00385E61" w14:paraId="734EDD94" w14:textId="77777777" w:rsidTr="1F9A0257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098AF6E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C8EF4B6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270BF2" w:rsidRPr="00385E61" w14:paraId="06B09CBC" w14:textId="77777777" w:rsidTr="1F9A0257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3977373" w14:textId="7861ED2D" w:rsidR="00270BF2" w:rsidRPr="00385E61" w:rsidRDefault="003F398B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270BF2"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434BFD8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270BF2" w:rsidRPr="00385E61" w14:paraId="65BCEFFE" w14:textId="77777777" w:rsidTr="1F9A025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07994EA" w14:textId="304B68DC" w:rsidR="00270BF2" w:rsidRPr="002E374A" w:rsidRDefault="00270BF2" w:rsidP="005B53B3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2E374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2256A7" w:rsidRPr="002E374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2E374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1352ACD4" w14:textId="7502D455" w:rsidR="00270BF2" w:rsidRPr="002E374A" w:rsidRDefault="00270BF2" w:rsidP="005B53B3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2E374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2256A7" w:rsidRPr="002E374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2E374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270BF2" w:rsidRPr="00385E61" w14:paraId="3F32B85D" w14:textId="77777777" w:rsidTr="1F9A0257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4FDF35" w14:textId="77777777" w:rsidR="00270BF2" w:rsidRPr="00385E61" w:rsidRDefault="00270BF2" w:rsidP="005B53B3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O1 Skill Topic 1: Planning </w:t>
            </w:r>
          </w:p>
        </w:tc>
      </w:tr>
      <w:tr w:rsidR="00270BF2" w:rsidRPr="00385E61" w14:paraId="04832745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7D7A5E6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>Identify discrete steps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4704216D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6432FBCB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6863F49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Estimate time and resources required for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36965B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5A559486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2F299AD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Prioritise activities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FE5025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471F6A8F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2FC6E7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Sequence activities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EE46CF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38AAFCB0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B47D75A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health and safety requirements for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1D64A6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06189867" w14:textId="77777777" w:rsidTr="1F9A0257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2ACB140" w14:textId="77777777" w:rsidR="00270BF2" w:rsidRPr="00385E61" w:rsidRDefault="00270BF2" w:rsidP="005B53B3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2: Investigating</w:t>
            </w:r>
          </w:p>
        </w:tc>
      </w:tr>
      <w:tr w:rsidR="00270BF2" w:rsidRPr="00385E61" w14:paraId="0F2E5436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9B6B13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S6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Develop search criteria to support an investigation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67B8ED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13BCC540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F6155AF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S7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sources of information and data required for an investigation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211202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04976E66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BE7D8A7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S8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Reference sources of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6F658C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626A4109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072FDEB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S9 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>Interrogate information and data for validity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84096C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4240E7D1" w14:textId="77777777" w:rsidTr="1F9A0257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14DD714" w14:textId="77777777" w:rsidR="00270BF2" w:rsidRPr="00385E61" w:rsidRDefault="00270BF2" w:rsidP="005B53B3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3: Creativity skills</w:t>
            </w:r>
          </w:p>
        </w:tc>
      </w:tr>
      <w:tr w:rsidR="00270BF2" w:rsidRPr="00385E61" w14:paraId="3984B6E0" w14:textId="77777777" w:rsidTr="1F9A0257">
        <w:trPr>
          <w:trHeight w:val="39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F0A16B0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S10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Lateral thinking to consider opportunities from different perspectives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154F01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673CB58D" w14:textId="77777777" w:rsidTr="1F9A0257">
        <w:trPr>
          <w:trHeight w:val="39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3687D3A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S11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Make novel connections between ideas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98E958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345F8FE5" w14:textId="77777777" w:rsidTr="1F9A0257">
        <w:trPr>
          <w:trHeight w:val="39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F0DC13C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S12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Recognise ideas, alternatives, and possibilities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BADA8F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762BAC24" w14:textId="77777777" w:rsidTr="1F9A0257">
        <w:trPr>
          <w:trHeight w:val="39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20060D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S13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Form ideas iteratively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9513F6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0394D528" w14:textId="77777777" w:rsidTr="1F9A0257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477D0E0" w14:textId="77777777" w:rsidR="00270BF2" w:rsidRPr="00385E61" w:rsidRDefault="00270BF2" w:rsidP="005B53B3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4: Communicating</w:t>
            </w:r>
          </w:p>
        </w:tc>
      </w:tr>
      <w:tr w:rsidR="00270BF2" w:rsidRPr="00385E61" w14:paraId="633EF4BE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FC20059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S14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Synthesise information and data from different sources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94459A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2F2E425C" w14:textId="77777777" w:rsidTr="1F9A0257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1400806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S15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Summarise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809058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48C62365" w14:textId="77777777" w:rsidTr="1F9A025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B47FDB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S16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written communication skills to clearly articulate a message with attention to detail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99A7C5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30F26047" w14:textId="77777777" w:rsidTr="1F9A025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448AE5C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S17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Produce clear and coherent 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55E301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76AE5191" w14:textId="77777777" w:rsidTr="1F9A025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D643F22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S18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Interpret information and data presented in different formats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D6F628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33941CEE" w14:textId="77777777" w:rsidTr="1F9A025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87C1D3E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S19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appropriate vocabulary, grammar and form to reflect the purpose and context for a document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7A86D9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6C713E31" w14:textId="77777777" w:rsidTr="1F9A0257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426B817" w14:textId="77777777" w:rsidR="00270BF2" w:rsidRPr="00385E61" w:rsidRDefault="00270BF2" w:rsidP="005B53B3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Skills Topic 5: Numeracy skills</w:t>
            </w:r>
          </w:p>
        </w:tc>
      </w:tr>
      <w:tr w:rsidR="00270BF2" w:rsidRPr="00385E61" w14:paraId="7E5396CE" w14:textId="77777777" w:rsidTr="1F9A025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F6BD6F6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S20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standard units of measurement to calculate area, weights, volumes and time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226A43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32065DF7" w14:textId="77777777" w:rsidTr="1F9A025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7CD5073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S21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four operations to calculate requirements for learning activities: time, quantities of materials, equipment and space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94301B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111F5E5A" w14:textId="77777777" w:rsidTr="1F9A025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94FA49F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S22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ratio notation to calculate staffing requirements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6B4413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154A2A4D" w14:textId="77777777" w:rsidTr="1F9A0257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B73672D" w14:textId="77777777" w:rsidR="00270BF2" w:rsidRPr="00385E61" w:rsidRDefault="00270BF2" w:rsidP="005B53B3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Skills Topic 6: Digital skills</w:t>
            </w:r>
          </w:p>
        </w:tc>
      </w:tr>
      <w:tr w:rsidR="00270BF2" w:rsidRPr="00385E61" w14:paraId="1B8EBF46" w14:textId="77777777" w:rsidTr="1F9A0257">
        <w:trPr>
          <w:trHeight w:val="39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94596AD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S23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create and format documents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B2485B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0B4A6B78" w14:textId="77777777" w:rsidTr="1F9A0257">
        <w:trPr>
          <w:trHeight w:val="39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E4CAFB4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S24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Organise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FD6CF8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72C23913" w14:textId="77777777" w:rsidTr="1F9A0257">
        <w:trPr>
          <w:trHeight w:val="39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1099A5C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S25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Store digital information securely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738501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1B489054" w14:textId="77777777" w:rsidTr="1F9A0257">
        <w:trPr>
          <w:trHeight w:val="39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147335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S26</w:t>
            </w:r>
            <w:r w:rsidRPr="00385E6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Retrieve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9481E8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239B2A46" w14:textId="77777777" w:rsidTr="1F9A0257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9D5A156" w14:textId="56477B54" w:rsidR="00270BF2" w:rsidRPr="00385E61" w:rsidRDefault="00270BF2" w:rsidP="005B53B3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hAnsi="Lato"/>
                <w:b/>
                <w:bCs/>
                <w:sz w:val="20"/>
                <w:szCs w:val="20"/>
              </w:rPr>
              <w:t xml:space="preserve">O1 Additional </w:t>
            </w:r>
            <w:r w:rsidR="003F398B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385E61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270BF2" w:rsidRPr="00385E61" w14:paraId="3F38616F" w14:textId="77777777" w:rsidTr="1F9A0257">
        <w:trPr>
          <w:trHeight w:val="2381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2B18497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270BF2" w:rsidRPr="00385E61" w14:paraId="75B5012F" w14:textId="77777777" w:rsidTr="1F9A0257">
        <w:trPr>
          <w:trHeight w:val="39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0FEAB39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Declaration:</w:t>
            </w:r>
          </w:p>
          <w:p w14:paraId="74FBA9FB" w14:textId="5118B0FB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1F9A0257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4A939C97" w:rsidRPr="1F9A0257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1F9A0257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270BF2" w:rsidRPr="00385E61" w14:paraId="362FC54D" w14:textId="77777777" w:rsidTr="1F9A0257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BFB63C8" w14:textId="77D8C6A3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2256A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270BF2" w:rsidRPr="00385E61" w14:paraId="5A765AB6" w14:textId="77777777" w:rsidTr="1F9A0257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1B0E60D" w14:textId="7E3CF955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2256A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2256A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270BF2" w:rsidRPr="00385E61" w14:paraId="7C8620D1" w14:textId="77777777" w:rsidTr="1F9A025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82D7BB" w14:textId="571FC4B8" w:rsidR="00270BF2" w:rsidRPr="00385E61" w:rsidRDefault="003F398B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270BF2"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nature</w:t>
            </w:r>
            <w:r w:rsidR="00270BF2"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9ACBB7" w14:textId="77777777" w:rsidR="00270BF2" w:rsidRPr="00385E61" w:rsidRDefault="00270BF2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385E6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3F398B" w:rsidRPr="00385E61" w14:paraId="3335C305" w14:textId="77777777" w:rsidTr="1F9A025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6781BF" w14:textId="17EE99C7" w:rsidR="003F398B" w:rsidRDefault="003F398B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E96789" w14:textId="3AFACE7D" w:rsidR="003F398B" w:rsidRPr="00385E61" w:rsidRDefault="003F398B" w:rsidP="005B53B3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5B53B3">
      <w:pPr>
        <w:pStyle w:val="copy"/>
        <w:spacing w:before="0" w:after="0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77C64D" w14:textId="77777777" w:rsidR="00EB57EC" w:rsidRDefault="00EB57EC" w:rsidP="00186EC4">
      <w:r>
        <w:separator/>
      </w:r>
    </w:p>
  </w:endnote>
  <w:endnote w:type="continuationSeparator" w:id="0">
    <w:p w14:paraId="422DC29C" w14:textId="77777777" w:rsidR="00EB57EC" w:rsidRDefault="00EB57EC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32A72128-2953-4199-9EA7-23404A5B9107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A54111B2-06D6-43E9-9D9C-E895A05155C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7B302AF6-F93E-4321-9D99-312C5F376E30}"/>
    <w:embedBold r:id="rId4" w:fontKey="{61F6CDC3-5D2A-4CE4-8DE2-6F3F75E28FD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4D2764CE-1F1A-4D4A-B762-D0D17BA69C76}"/>
    <w:embedBold r:id="rId6" w:fontKey="{7517524B-1420-44DB-94EF-59BB810FB092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33E30E40-09AF-4BA8-BE30-572D0B228A53}"/>
    <w:embedBold r:id="rId8" w:fontKey="{AFA14955-2658-4C82-84CD-98AB8D74749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79C083B9-C998-4813-B427-0E20C0473E04}"/>
    <w:embedBold r:id="rId10" w:fontKey="{D977DCCF-AEEC-4D7E-8C58-29600D093B96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A6032216-EBA3-42E1-B767-144AC933C69A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9FB98E1F-7E12-426F-8F00-111756BA401C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ABBB369C-474A-4B24-8AD1-255E27CED9A4}"/>
    <w:embedBold r:id="rId14" w:fontKey="{4C351AF8-59AC-4714-9420-1FEC199319BC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D9B09446-E57D-432C-900C-1DBAD167B45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DCF2CC4F-5E1D-4BBB-9F01-771D95A9100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50208795"/>
      <w:docPartObj>
        <w:docPartGallery w:val="Page Numbers (Bottom of Page)"/>
        <w:docPartUnique/>
      </w:docPartObj>
    </w:sdtPr>
    <w:sdtEndPr>
      <w:rPr>
        <w:rFonts w:ascii="Lato" w:hAnsi="Lato"/>
        <w:noProof/>
      </w:rPr>
    </w:sdtEndPr>
    <w:sdtContent>
      <w:p w14:paraId="0FF1CCE1" w14:textId="5CF3CFF9" w:rsidR="00F506E6" w:rsidRDefault="00320F4A">
        <w:pPr>
          <w:pStyle w:val="Footer"/>
          <w:jc w:val="center"/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1312" behindDoc="1" locked="0" layoutInCell="1" allowOverlap="1" wp14:anchorId="28FD114A" wp14:editId="4F024756">
              <wp:simplePos x="0" y="0"/>
              <wp:positionH relativeFrom="column">
                <wp:posOffset>-723900</wp:posOffset>
              </wp:positionH>
              <wp:positionV relativeFrom="paragraph">
                <wp:posOffset>227965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F506E6" w:rsidRPr="00F506E6">
          <w:rPr>
            <w:rFonts w:ascii="Lato" w:hAnsi="Lato"/>
            <w:sz w:val="20"/>
            <w:szCs w:val="20"/>
          </w:rPr>
          <w:fldChar w:fldCharType="begin"/>
        </w:r>
        <w:r w:rsidR="00F506E6" w:rsidRPr="00F506E6">
          <w:rPr>
            <w:rFonts w:ascii="Lato" w:hAnsi="Lato"/>
            <w:sz w:val="20"/>
            <w:szCs w:val="20"/>
          </w:rPr>
          <w:instrText xml:space="preserve"> PAGE   \* MERGEFORMAT </w:instrText>
        </w:r>
        <w:r w:rsidR="00F506E6" w:rsidRPr="00F506E6">
          <w:rPr>
            <w:rFonts w:ascii="Lato" w:hAnsi="Lato"/>
            <w:sz w:val="20"/>
            <w:szCs w:val="20"/>
          </w:rPr>
          <w:fldChar w:fldCharType="separate"/>
        </w:r>
        <w:r w:rsidR="00F506E6" w:rsidRPr="00F506E6">
          <w:rPr>
            <w:rFonts w:ascii="Lato" w:hAnsi="Lato"/>
            <w:noProof/>
            <w:sz w:val="20"/>
            <w:szCs w:val="20"/>
          </w:rPr>
          <w:t>2</w:t>
        </w:r>
        <w:r w:rsidR="00F506E6" w:rsidRPr="00F506E6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338DAB5D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E669D3" w14:textId="77777777" w:rsidR="00EB57EC" w:rsidRDefault="00EB57EC" w:rsidP="00186EC4">
      <w:r>
        <w:separator/>
      </w:r>
    </w:p>
  </w:footnote>
  <w:footnote w:type="continuationSeparator" w:id="0">
    <w:p w14:paraId="6942F670" w14:textId="77777777" w:rsidR="00EB57EC" w:rsidRDefault="00EB57EC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7B688F4B" w:rsidR="00606234" w:rsidRPr="00F506E6" w:rsidRDefault="00F506E6" w:rsidP="00186EC4">
    <w:pPr>
      <w:pStyle w:val="Header"/>
      <w:rPr>
        <w:rFonts w:ascii="Lato" w:hAnsi="Lato"/>
        <w:b/>
        <w:bCs/>
        <w:sz w:val="20"/>
        <w:szCs w:val="20"/>
        <w:lang w:val="en-US"/>
      </w:rPr>
    </w:pPr>
    <w:r w:rsidRPr="00C06E99">
      <w:rPr>
        <w:rFonts w:ascii="Lato" w:hAnsi="Lato"/>
        <w:b/>
        <w:bCs/>
        <w:sz w:val="20"/>
        <w:szCs w:val="20"/>
        <w:lang w:val="en-US"/>
      </w:rPr>
      <w:t>T Level Foundation Course in Education and Early Years</w:t>
    </w:r>
    <w:r w:rsidR="00D96E82"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U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7A85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256A7"/>
    <w:rsid w:val="00235579"/>
    <w:rsid w:val="00246EAC"/>
    <w:rsid w:val="00257F4E"/>
    <w:rsid w:val="0026428C"/>
    <w:rsid w:val="00270BF2"/>
    <w:rsid w:val="00276291"/>
    <w:rsid w:val="00280EC8"/>
    <w:rsid w:val="00284E3D"/>
    <w:rsid w:val="00285572"/>
    <w:rsid w:val="002A70D2"/>
    <w:rsid w:val="002C1EB1"/>
    <w:rsid w:val="002C6569"/>
    <w:rsid w:val="002E374A"/>
    <w:rsid w:val="00301F13"/>
    <w:rsid w:val="003023CA"/>
    <w:rsid w:val="00303699"/>
    <w:rsid w:val="00311C3F"/>
    <w:rsid w:val="00314450"/>
    <w:rsid w:val="00320F4A"/>
    <w:rsid w:val="00325FCC"/>
    <w:rsid w:val="00351EEA"/>
    <w:rsid w:val="003652B2"/>
    <w:rsid w:val="00382E32"/>
    <w:rsid w:val="003B2037"/>
    <w:rsid w:val="003C3244"/>
    <w:rsid w:val="003C3D64"/>
    <w:rsid w:val="003D35D4"/>
    <w:rsid w:val="003E63F8"/>
    <w:rsid w:val="003E72A2"/>
    <w:rsid w:val="003F007C"/>
    <w:rsid w:val="003F398B"/>
    <w:rsid w:val="00400661"/>
    <w:rsid w:val="00404800"/>
    <w:rsid w:val="0041566A"/>
    <w:rsid w:val="00486FF0"/>
    <w:rsid w:val="00487E4F"/>
    <w:rsid w:val="004B230E"/>
    <w:rsid w:val="004D500E"/>
    <w:rsid w:val="00532DB6"/>
    <w:rsid w:val="00535AEC"/>
    <w:rsid w:val="00544CC2"/>
    <w:rsid w:val="0057101F"/>
    <w:rsid w:val="00574154"/>
    <w:rsid w:val="00587C3A"/>
    <w:rsid w:val="005B53B3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D728A"/>
    <w:rsid w:val="006F408E"/>
    <w:rsid w:val="006F7173"/>
    <w:rsid w:val="00707927"/>
    <w:rsid w:val="0072345C"/>
    <w:rsid w:val="00761E25"/>
    <w:rsid w:val="00780EF9"/>
    <w:rsid w:val="007836D4"/>
    <w:rsid w:val="007957FA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C030E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655D7"/>
    <w:rsid w:val="00E9643E"/>
    <w:rsid w:val="00EA3FFF"/>
    <w:rsid w:val="00EB57EC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506E6"/>
    <w:rsid w:val="00F53072"/>
    <w:rsid w:val="00F87464"/>
    <w:rsid w:val="00F965D4"/>
    <w:rsid w:val="00FA17B3"/>
    <w:rsid w:val="00FB50A3"/>
    <w:rsid w:val="00FD1A00"/>
    <w:rsid w:val="00FF0FF8"/>
    <w:rsid w:val="0FF510DD"/>
    <w:rsid w:val="1F9A0257"/>
    <w:rsid w:val="4A939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B8C2D3-6CA4-4B36-98F2-DEBED56396F2}">
  <ds:schemaRefs>
    <ds:schemaRef ds:uri="89637aa1-7b48-4060-803a-c34c58bc8bfc"/>
    <ds:schemaRef ds:uri="be2b0b65-5089-4106-bb34-2edddfc01d42"/>
    <ds:schemaRef ds:uri="http://www.w3.org/XML/1998/namespace"/>
    <ds:schemaRef ds:uri="http://schemas.microsoft.com/office/2006/documentManagement/types"/>
    <ds:schemaRef ds:uri="http://schemas.openxmlformats.org/package/2006/metadata/core-properties"/>
    <ds:schemaRef ds:uri="http://purl.org/dc/dcmitype/"/>
    <ds:schemaRef ds:uri="http://schemas.microsoft.com/office/2006/metadata/properties"/>
    <ds:schemaRef ds:uri="http://schemas.microsoft.com/office/infopath/2007/PartnerControls"/>
    <ds:schemaRef ds:uri="http://purl.org/dc/terms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2</Pages>
  <Words>323</Words>
  <Characters>1899</Characters>
  <Application>Microsoft Office Word</Application>
  <DocSecurity>0</DocSecurity>
  <Lines>98</Lines>
  <Paragraphs>51</Paragraphs>
  <ScaleCrop>false</ScaleCrop>
  <Company/>
  <LinksUpToDate>false</LinksUpToDate>
  <CharactersWithSpaces>2172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19</cp:revision>
  <cp:lastPrinted>2020-02-04T08:01:00Z</cp:lastPrinted>
  <dcterms:created xsi:type="dcterms:W3CDTF">2025-10-08T16:09:00Z</dcterms:created>
  <dcterms:modified xsi:type="dcterms:W3CDTF">2025-10-22T09:50:00Z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a9b8e623-b7ec-457e-a34c-221d0e00022c</vt:lpwstr>
  </property>
</Properties>
</file>